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8"/>
      </w:tblGrid>
      <w:tr w:rsidR="00380245" w:rsidRPr="00380245" w:rsidTr="00380245">
        <w:trPr>
          <w:jc w:val="right"/>
        </w:trPr>
        <w:tc>
          <w:tcPr>
            <w:tcW w:w="3758" w:type="dxa"/>
          </w:tcPr>
          <w:p w:rsidR="00380245" w:rsidRPr="00380245" w:rsidRDefault="00380245" w:rsidP="00380245">
            <w:pPr>
              <w:tabs>
                <w:tab w:val="left" w:pos="6096"/>
              </w:tabs>
              <w:spacing w:line="276" w:lineRule="auto"/>
              <w:rPr>
                <w:szCs w:val="28"/>
              </w:rPr>
            </w:pPr>
            <w:r w:rsidRPr="00380245">
              <w:rPr>
                <w:szCs w:val="28"/>
              </w:rPr>
              <w:t xml:space="preserve">Приложение 3                                                                                  </w:t>
            </w:r>
          </w:p>
          <w:p w:rsidR="00380245" w:rsidRPr="00380245" w:rsidRDefault="00380245" w:rsidP="00175954">
            <w:pPr>
              <w:tabs>
                <w:tab w:val="left" w:pos="6096"/>
              </w:tabs>
              <w:spacing w:after="120" w:line="276" w:lineRule="auto"/>
              <w:rPr>
                <w:szCs w:val="28"/>
              </w:rPr>
            </w:pPr>
            <w:r w:rsidRPr="00380245">
              <w:rPr>
                <w:szCs w:val="28"/>
              </w:rPr>
              <w:t xml:space="preserve">к решению Совета депутатов                                                                    города Новосибирска                                                                                          от </w:t>
            </w:r>
            <w:r w:rsidR="00175954">
              <w:rPr>
                <w:szCs w:val="28"/>
              </w:rPr>
              <w:t>____________</w:t>
            </w:r>
            <w:bookmarkStart w:id="0" w:name="_GoBack"/>
            <w:bookmarkEnd w:id="0"/>
            <w:r w:rsidRPr="00380245">
              <w:rPr>
                <w:szCs w:val="28"/>
              </w:rPr>
              <w:t xml:space="preserve"> № _____</w:t>
            </w:r>
          </w:p>
        </w:tc>
      </w:tr>
    </w:tbl>
    <w:p w:rsidR="00D33FDB" w:rsidRDefault="00380245" w:rsidP="00380245">
      <w:pPr>
        <w:tabs>
          <w:tab w:val="left" w:pos="6096"/>
        </w:tabs>
        <w:ind w:left="-284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</w:t>
      </w:r>
    </w:p>
    <w:p w:rsidR="008A3284" w:rsidRPr="006B75E7" w:rsidRDefault="008A3284" w:rsidP="006B5024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6B75E7" w:rsidRPr="006B75E7" w:rsidRDefault="006B75E7" w:rsidP="006B75E7">
      <w:pPr>
        <w:autoSpaceDE w:val="0"/>
        <w:autoSpaceDN w:val="0"/>
        <w:adjustRightInd w:val="0"/>
        <w:jc w:val="center"/>
        <w:rPr>
          <w:b/>
        </w:rPr>
      </w:pPr>
      <w:r w:rsidRPr="006B75E7">
        <w:rPr>
          <w:b/>
        </w:rPr>
        <w:t>ПЕРЕЧЕНЬ</w:t>
      </w:r>
    </w:p>
    <w:p w:rsidR="006B75E7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>
        <w:t>главных администраторов источников финансирования</w:t>
      </w:r>
    </w:p>
    <w:p w:rsidR="006B75E7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>
        <w:t>дефицита бюджета города</w:t>
      </w:r>
      <w:r w:rsidR="000D7C6B">
        <w:t xml:space="preserve"> Новосибирска</w:t>
      </w:r>
    </w:p>
    <w:p w:rsidR="006B75E7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10073" w:type="dxa"/>
        <w:tblInd w:w="-18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5"/>
        <w:gridCol w:w="6648"/>
      </w:tblGrid>
      <w:tr w:rsidR="006B75E7" w:rsidRPr="006B75E7" w:rsidTr="006B75E7">
        <w:trPr>
          <w:trHeight w:val="1919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B75E7" w:rsidRPr="006B75E7" w:rsidRDefault="006B75E7" w:rsidP="006B75E7">
            <w:pPr>
              <w:pStyle w:val="2"/>
              <w:spacing w:before="0" w:after="0"/>
              <w:ind w:right="-5"/>
              <w:jc w:val="center"/>
              <w:rPr>
                <w:rFonts w:ascii="Times New Roman" w:eastAsia="Arial Unicode MS" w:hAnsi="Times New Roman"/>
                <w:b w:val="0"/>
                <w:bCs w:val="0"/>
                <w:i w:val="0"/>
              </w:rPr>
            </w:pPr>
            <w:r w:rsidRPr="006B75E7">
              <w:rPr>
                <w:rFonts w:ascii="Times New Roman" w:eastAsia="Arial Unicode MS" w:hAnsi="Times New Roman"/>
                <w:b w:val="0"/>
                <w:bCs w:val="0"/>
                <w:i w:val="0"/>
              </w:rPr>
              <w:t>Код главного администратора,</w:t>
            </w:r>
          </w:p>
          <w:p w:rsidR="006B75E7" w:rsidRPr="006B75E7" w:rsidRDefault="006B75E7" w:rsidP="006B75E7">
            <w:pPr>
              <w:pStyle w:val="2"/>
              <w:spacing w:before="0" w:after="0"/>
              <w:ind w:right="-5"/>
              <w:jc w:val="center"/>
              <w:rPr>
                <w:rFonts w:ascii="Times New Roman" w:eastAsia="Arial Unicode MS" w:hAnsi="Times New Roman"/>
                <w:b w:val="0"/>
                <w:i w:val="0"/>
              </w:rPr>
            </w:pPr>
            <w:r w:rsidRPr="006B75E7">
              <w:rPr>
                <w:rFonts w:ascii="Times New Roman" w:eastAsia="Arial Unicode MS" w:hAnsi="Times New Roman"/>
                <w:b w:val="0"/>
                <w:bCs w:val="0"/>
                <w:i w:val="0"/>
              </w:rPr>
              <w:t>код классификации</w:t>
            </w:r>
            <w:r w:rsidRPr="006B75E7">
              <w:rPr>
                <w:rFonts w:ascii="Times New Roman" w:hAnsi="Times New Roman"/>
                <w:b w:val="0"/>
                <w:bCs w:val="0"/>
                <w:i w:val="0"/>
              </w:rPr>
              <w:t xml:space="preserve"> источников финансирования дефицита бюджета города</w:t>
            </w:r>
          </w:p>
        </w:tc>
        <w:tc>
          <w:tcPr>
            <w:tcW w:w="6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rFonts w:eastAsia="Arial Unicode MS"/>
                <w:bCs/>
                <w:szCs w:val="28"/>
              </w:rPr>
            </w:pPr>
            <w:r w:rsidRPr="006B75E7">
              <w:rPr>
                <w:bCs/>
                <w:szCs w:val="28"/>
              </w:rPr>
              <w:t>Наименование главного администратора источников финансирования дефицита бюджета города и вида источников финансирования дефицита бюджета города</w:t>
            </w:r>
          </w:p>
        </w:tc>
      </w:tr>
    </w:tbl>
    <w:p w:rsidR="006B75E7" w:rsidRPr="006B75E7" w:rsidRDefault="006B75E7" w:rsidP="006B75E7">
      <w:pPr>
        <w:rPr>
          <w:sz w:val="2"/>
          <w:szCs w:val="2"/>
        </w:rPr>
      </w:pPr>
    </w:p>
    <w:tbl>
      <w:tblPr>
        <w:tblW w:w="10070" w:type="dxa"/>
        <w:tblInd w:w="-1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"/>
        <w:gridCol w:w="2885"/>
        <w:gridCol w:w="6635"/>
      </w:tblGrid>
      <w:tr w:rsidR="006B75E7" w:rsidRPr="006B75E7" w:rsidTr="006B75E7">
        <w:trPr>
          <w:trHeight w:val="322"/>
          <w:tblHeader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1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2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3</w:t>
            </w:r>
          </w:p>
        </w:tc>
      </w:tr>
      <w:tr w:rsidR="006B75E7" w:rsidRPr="006B75E7" w:rsidTr="006B75E7">
        <w:trPr>
          <w:cantSplit/>
          <w:trHeight w:val="57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  <w:r w:rsidRPr="006B75E7">
              <w:rPr>
                <w:bCs/>
                <w:szCs w:val="28"/>
              </w:rPr>
              <w:t>740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5"/>
              <w:jc w:val="left"/>
              <w:rPr>
                <w:spacing w:val="0"/>
                <w:szCs w:val="28"/>
              </w:rPr>
            </w:pPr>
            <w:r w:rsidRPr="00AD592D">
              <w:rPr>
                <w:spacing w:val="0"/>
                <w:szCs w:val="28"/>
              </w:rPr>
              <w:t>департамент земельных и имущественных отношений мэрии города Новосибирска</w:t>
            </w:r>
          </w:p>
        </w:tc>
      </w:tr>
      <w:tr w:rsidR="006B75E7" w:rsidRPr="006B75E7" w:rsidTr="006B75E7">
        <w:trPr>
          <w:cantSplit/>
          <w:trHeight w:val="57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740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01 06 01 00 04 0000 630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5"/>
              <w:jc w:val="left"/>
              <w:rPr>
                <w:spacing w:val="0"/>
                <w:szCs w:val="28"/>
              </w:rPr>
            </w:pPr>
            <w:r w:rsidRPr="00AD592D">
              <w:rPr>
                <w:spacing w:val="0"/>
                <w:szCs w:val="28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  <w:r w:rsidRPr="006B75E7">
              <w:rPr>
                <w:bCs/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01 01 00 00 04 0000 710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 xml:space="preserve">Размещение муниципальных ценных бумаг городских округов, номинальная стоимость которых указана в валюте Российской Федерации 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01 01 00 00 04 0000 810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>Погашение муниципальных ценных бумаг городских округов, номинальная стоимость которых указана в валюте Российской Федерации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01 02 00 00 04 0000 710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6B75E7" w:rsidRPr="006B75E7" w:rsidTr="006B75E7">
        <w:trPr>
          <w:cantSplit/>
          <w:trHeight w:val="372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01 02 00 00 04 0000 810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01 03 01 00 04 0000 710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FA0B99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 xml:space="preserve">Получение кредитов </w:t>
            </w:r>
            <w:r w:rsidR="00FA0B99">
              <w:rPr>
                <w:rFonts w:ascii="Times New Roman" w:hAnsi="Times New Roman"/>
                <w:sz w:val="28"/>
                <w:szCs w:val="28"/>
              </w:rPr>
              <w:t>из</w:t>
            </w:r>
            <w:r w:rsidRPr="00AD592D">
              <w:rPr>
                <w:rFonts w:ascii="Times New Roman" w:hAnsi="Times New Roman"/>
                <w:sz w:val="28"/>
                <w:szCs w:val="28"/>
              </w:rPr>
              <w:t xml:space="preserve">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94403E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01 03 01 00 04 0000 810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6B75E7" w:rsidRDefault="006B75E7" w:rsidP="00FA0B9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75E7"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бюджетами городских округов кредитов </w:t>
            </w:r>
            <w:r w:rsidR="00FA0B99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Pr="006B75E7">
              <w:rPr>
                <w:rFonts w:ascii="Times New Roman" w:hAnsi="Times New Roman" w:cs="Times New Roman"/>
                <w:sz w:val="28"/>
                <w:szCs w:val="28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01 05 02 01 04 0000 510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Увеличение прочих остатков денежных средств  бюджетов городских округов</w:t>
            </w:r>
          </w:p>
        </w:tc>
      </w:tr>
      <w:tr w:rsidR="006B75E7" w:rsidRPr="006B75E7" w:rsidTr="00242572">
        <w:trPr>
          <w:cantSplit/>
          <w:trHeight w:val="618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lastRenderedPageBreak/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01 05 02 01 04 0000 610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Уменьшение прочих остатков денежных средств  бюджетов городских округов</w:t>
            </w:r>
          </w:p>
        </w:tc>
      </w:tr>
      <w:tr w:rsidR="00402FCE" w:rsidRPr="006B75E7" w:rsidTr="00242572">
        <w:trPr>
          <w:cantSplit/>
          <w:trHeight w:val="618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CE" w:rsidRPr="006B75E7" w:rsidRDefault="00402FCE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FCE" w:rsidRPr="006B75E7" w:rsidRDefault="00402FCE" w:rsidP="009440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01 06 10 02 04 0000 550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02FCE" w:rsidRPr="00AD592D" w:rsidRDefault="00402FCE" w:rsidP="00402FCE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242572">
              <w:rPr>
                <w:bCs/>
                <w:szCs w:val="28"/>
              </w:rPr>
              <w:t>Увеличение финансовых активов в собственности городских округов за счет средств организаций, учредителями которых являются городские округа и лицевые счета которым открыты в территориальных органах Федерального казначейства или в финансовых органах муниципальных образований в соответствии с законодательством Российской Федерации</w:t>
            </w:r>
          </w:p>
        </w:tc>
      </w:tr>
    </w:tbl>
    <w:p w:rsidR="006B75E7" w:rsidRPr="002942DC" w:rsidRDefault="006B75E7" w:rsidP="00D4121F">
      <w:pPr>
        <w:ind w:firstLine="851"/>
        <w:jc w:val="both"/>
        <w:rPr>
          <w:szCs w:val="28"/>
        </w:rPr>
      </w:pPr>
    </w:p>
    <w:p w:rsidR="006B5024" w:rsidRDefault="006B5024" w:rsidP="00D4121F">
      <w:pPr>
        <w:ind w:firstLine="851"/>
        <w:jc w:val="both"/>
        <w:rPr>
          <w:szCs w:val="28"/>
        </w:rPr>
      </w:pPr>
    </w:p>
    <w:p w:rsidR="00FA1F9F" w:rsidRPr="002942DC" w:rsidRDefault="00B4298E" w:rsidP="0060355B">
      <w:pPr>
        <w:tabs>
          <w:tab w:val="left" w:pos="4111"/>
          <w:tab w:val="left" w:pos="5812"/>
        </w:tabs>
        <w:jc w:val="center"/>
        <w:rPr>
          <w:szCs w:val="28"/>
        </w:rPr>
      </w:pPr>
      <w:r>
        <w:rPr>
          <w:szCs w:val="28"/>
        </w:rPr>
        <w:t>_____________</w:t>
      </w:r>
    </w:p>
    <w:sectPr w:rsidR="00FA1F9F" w:rsidRPr="002942DC" w:rsidSect="00F224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567" w:bottom="851" w:left="1418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0A0" w:rsidRDefault="00EF60A0" w:rsidP="00F224F8">
      <w:r>
        <w:separator/>
      </w:r>
    </w:p>
  </w:endnote>
  <w:endnote w:type="continuationSeparator" w:id="0">
    <w:p w:rsidR="00EF60A0" w:rsidRDefault="00EF60A0" w:rsidP="00F22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4F8" w:rsidRDefault="00F224F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4F8" w:rsidRDefault="00F224F8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4F8" w:rsidRDefault="00F224F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0A0" w:rsidRDefault="00EF60A0" w:rsidP="00F224F8">
      <w:r>
        <w:separator/>
      </w:r>
    </w:p>
  </w:footnote>
  <w:footnote w:type="continuationSeparator" w:id="0">
    <w:p w:rsidR="00EF60A0" w:rsidRDefault="00EF60A0" w:rsidP="00F224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4F8" w:rsidRDefault="00F224F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0201844"/>
      <w:docPartObj>
        <w:docPartGallery w:val="Page Numbers (Top of Page)"/>
        <w:docPartUnique/>
      </w:docPartObj>
    </w:sdtPr>
    <w:sdtEndPr/>
    <w:sdtContent>
      <w:p w:rsidR="00F224F8" w:rsidRDefault="00F224F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5954">
          <w:rPr>
            <w:noProof/>
          </w:rPr>
          <w:t>2</w:t>
        </w:r>
        <w:r>
          <w:fldChar w:fldCharType="end"/>
        </w:r>
      </w:p>
    </w:sdtContent>
  </w:sdt>
  <w:p w:rsidR="00F224F8" w:rsidRDefault="00F224F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4F8" w:rsidRDefault="00F224F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7177B"/>
    <w:multiLevelType w:val="multilevel"/>
    <w:tmpl w:val="5046ED6C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320A78C3"/>
    <w:multiLevelType w:val="hybridMultilevel"/>
    <w:tmpl w:val="3B52476C"/>
    <w:lvl w:ilvl="0" w:tplc="C088B3BA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816539A"/>
    <w:multiLevelType w:val="multilevel"/>
    <w:tmpl w:val="293A230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50"/>
        </w:tabs>
        <w:ind w:left="1050" w:hanging="48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3" w15:restartNumberingAfterBreak="0">
    <w:nsid w:val="3EBB447C"/>
    <w:multiLevelType w:val="singleLevel"/>
    <w:tmpl w:val="180CCBB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6E457A1"/>
    <w:multiLevelType w:val="hybridMultilevel"/>
    <w:tmpl w:val="4CC69F9E"/>
    <w:lvl w:ilvl="0" w:tplc="6FE62B44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 w15:restartNumberingAfterBreak="0">
    <w:nsid w:val="46E86594"/>
    <w:multiLevelType w:val="singleLevel"/>
    <w:tmpl w:val="575253D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6" w15:restartNumberingAfterBreak="0">
    <w:nsid w:val="48675A3A"/>
    <w:multiLevelType w:val="hybridMultilevel"/>
    <w:tmpl w:val="10665F12"/>
    <w:lvl w:ilvl="0" w:tplc="1CCC37E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B4051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F6EB4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029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941B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FBE83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62B2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F070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FDE7C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253938"/>
    <w:multiLevelType w:val="hybridMultilevel"/>
    <w:tmpl w:val="29C25F04"/>
    <w:lvl w:ilvl="0" w:tplc="8474D898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55B97043"/>
    <w:multiLevelType w:val="hybridMultilevel"/>
    <w:tmpl w:val="2A70889E"/>
    <w:lvl w:ilvl="0" w:tplc="ACAE34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5349CD"/>
    <w:multiLevelType w:val="multilevel"/>
    <w:tmpl w:val="1062DD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62900A6D"/>
    <w:multiLevelType w:val="hybridMultilevel"/>
    <w:tmpl w:val="C46AB8AE"/>
    <w:lvl w:ilvl="0" w:tplc="EBD008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AEC98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51058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B4A4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567B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0DA5C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E9258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FCA6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F8E3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695928"/>
    <w:multiLevelType w:val="singleLevel"/>
    <w:tmpl w:val="1D82712A"/>
    <w:lvl w:ilvl="0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2" w15:restartNumberingAfterBreak="0">
    <w:nsid w:val="6D290F9C"/>
    <w:multiLevelType w:val="multilevel"/>
    <w:tmpl w:val="00B2E948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 w15:restartNumberingAfterBreak="0">
    <w:nsid w:val="6D396A70"/>
    <w:multiLevelType w:val="multilevel"/>
    <w:tmpl w:val="365A783A"/>
    <w:lvl w:ilvl="0">
      <w:start w:val="1"/>
      <w:numFmt w:val="decimal"/>
      <w:lvlText w:val="%1."/>
      <w:lvlJc w:val="left"/>
      <w:pPr>
        <w:tabs>
          <w:tab w:val="num" w:pos="1999"/>
        </w:tabs>
        <w:ind w:left="1999" w:hanging="12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6E3D69A6"/>
    <w:multiLevelType w:val="hybridMultilevel"/>
    <w:tmpl w:val="26AAB7C2"/>
    <w:lvl w:ilvl="0" w:tplc="CBDAEF6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5" w15:restartNumberingAfterBreak="0">
    <w:nsid w:val="772509B3"/>
    <w:multiLevelType w:val="hybridMultilevel"/>
    <w:tmpl w:val="BD5046B0"/>
    <w:lvl w:ilvl="0" w:tplc="ECFE66C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392F7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1E9D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E01C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CED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F9651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DE4B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9EB3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AFE61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6E46F2"/>
    <w:multiLevelType w:val="multilevel"/>
    <w:tmpl w:val="3B52476C"/>
    <w:lvl w:ilvl="0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7"/>
  </w:num>
  <w:num w:numId="9">
    <w:abstractNumId w:val="13"/>
  </w:num>
  <w:num w:numId="10">
    <w:abstractNumId w:val="0"/>
  </w:num>
  <w:num w:numId="11">
    <w:abstractNumId w:val="12"/>
  </w:num>
  <w:num w:numId="12">
    <w:abstractNumId w:val="9"/>
  </w:num>
  <w:num w:numId="13">
    <w:abstractNumId w:val="4"/>
  </w:num>
  <w:num w:numId="14">
    <w:abstractNumId w:val="1"/>
  </w:num>
  <w:num w:numId="15">
    <w:abstractNumId w:val="16"/>
  </w:num>
  <w:num w:numId="16">
    <w:abstractNumId w:val="14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3A1"/>
    <w:rsid w:val="00054C9F"/>
    <w:rsid w:val="00060A87"/>
    <w:rsid w:val="000B5ED1"/>
    <w:rsid w:val="000D632B"/>
    <w:rsid w:val="000D7C6B"/>
    <w:rsid w:val="000E3B86"/>
    <w:rsid w:val="000E51BF"/>
    <w:rsid w:val="000F77AA"/>
    <w:rsid w:val="00102456"/>
    <w:rsid w:val="00112EE0"/>
    <w:rsid w:val="0011725E"/>
    <w:rsid w:val="00127CB6"/>
    <w:rsid w:val="00130085"/>
    <w:rsid w:val="001372E7"/>
    <w:rsid w:val="00175954"/>
    <w:rsid w:val="0018552C"/>
    <w:rsid w:val="001B75B6"/>
    <w:rsid w:val="001C48BC"/>
    <w:rsid w:val="001D3FFE"/>
    <w:rsid w:val="001D44DD"/>
    <w:rsid w:val="001D5939"/>
    <w:rsid w:val="001F62BC"/>
    <w:rsid w:val="00202392"/>
    <w:rsid w:val="00206B31"/>
    <w:rsid w:val="0021008D"/>
    <w:rsid w:val="002314D2"/>
    <w:rsid w:val="00242572"/>
    <w:rsid w:val="002942DC"/>
    <w:rsid w:val="002A2638"/>
    <w:rsid w:val="002C22CA"/>
    <w:rsid w:val="002C325E"/>
    <w:rsid w:val="002D5408"/>
    <w:rsid w:val="002D6A05"/>
    <w:rsid w:val="002E68CE"/>
    <w:rsid w:val="00325520"/>
    <w:rsid w:val="00331EB9"/>
    <w:rsid w:val="0035587D"/>
    <w:rsid w:val="00357B1B"/>
    <w:rsid w:val="00380245"/>
    <w:rsid w:val="00383635"/>
    <w:rsid w:val="00396C4B"/>
    <w:rsid w:val="003E5911"/>
    <w:rsid w:val="003F0361"/>
    <w:rsid w:val="00402FCE"/>
    <w:rsid w:val="00413B6D"/>
    <w:rsid w:val="00420873"/>
    <w:rsid w:val="00427432"/>
    <w:rsid w:val="004353FD"/>
    <w:rsid w:val="004534C6"/>
    <w:rsid w:val="00454EAB"/>
    <w:rsid w:val="00485B81"/>
    <w:rsid w:val="00486340"/>
    <w:rsid w:val="0049380E"/>
    <w:rsid w:val="00496098"/>
    <w:rsid w:val="004A62FD"/>
    <w:rsid w:val="004B5D9F"/>
    <w:rsid w:val="004C2770"/>
    <w:rsid w:val="00570B08"/>
    <w:rsid w:val="00583D1D"/>
    <w:rsid w:val="005C307B"/>
    <w:rsid w:val="005C380B"/>
    <w:rsid w:val="005E0657"/>
    <w:rsid w:val="0060355B"/>
    <w:rsid w:val="00604DC3"/>
    <w:rsid w:val="00612B7C"/>
    <w:rsid w:val="00625762"/>
    <w:rsid w:val="00627CE0"/>
    <w:rsid w:val="0063696B"/>
    <w:rsid w:val="00645C4C"/>
    <w:rsid w:val="0066500F"/>
    <w:rsid w:val="006B5024"/>
    <w:rsid w:val="006B6C32"/>
    <w:rsid w:val="006B75E7"/>
    <w:rsid w:val="006D18EE"/>
    <w:rsid w:val="006E0F6E"/>
    <w:rsid w:val="006E55A8"/>
    <w:rsid w:val="006F5F3A"/>
    <w:rsid w:val="006F6B94"/>
    <w:rsid w:val="007067A3"/>
    <w:rsid w:val="0071669F"/>
    <w:rsid w:val="00732441"/>
    <w:rsid w:val="00736AC4"/>
    <w:rsid w:val="00745A41"/>
    <w:rsid w:val="0075197D"/>
    <w:rsid w:val="007743E1"/>
    <w:rsid w:val="0079131E"/>
    <w:rsid w:val="00792908"/>
    <w:rsid w:val="00793882"/>
    <w:rsid w:val="00795A9B"/>
    <w:rsid w:val="007A5406"/>
    <w:rsid w:val="007A64E3"/>
    <w:rsid w:val="007B35FC"/>
    <w:rsid w:val="007D61C8"/>
    <w:rsid w:val="007D7306"/>
    <w:rsid w:val="007F60FE"/>
    <w:rsid w:val="00803127"/>
    <w:rsid w:val="008122CB"/>
    <w:rsid w:val="008135D9"/>
    <w:rsid w:val="00825EF4"/>
    <w:rsid w:val="00836933"/>
    <w:rsid w:val="00837E57"/>
    <w:rsid w:val="00837FF7"/>
    <w:rsid w:val="00840D20"/>
    <w:rsid w:val="00861886"/>
    <w:rsid w:val="00861C98"/>
    <w:rsid w:val="0086315C"/>
    <w:rsid w:val="008779EE"/>
    <w:rsid w:val="00883875"/>
    <w:rsid w:val="008A3284"/>
    <w:rsid w:val="008C0269"/>
    <w:rsid w:val="008C25D3"/>
    <w:rsid w:val="008C4F73"/>
    <w:rsid w:val="008E089E"/>
    <w:rsid w:val="008E7EA4"/>
    <w:rsid w:val="008F5E1A"/>
    <w:rsid w:val="00911E29"/>
    <w:rsid w:val="009334D8"/>
    <w:rsid w:val="0094403E"/>
    <w:rsid w:val="009476DA"/>
    <w:rsid w:val="009C19EE"/>
    <w:rsid w:val="009E134C"/>
    <w:rsid w:val="009E3E98"/>
    <w:rsid w:val="009F2A3C"/>
    <w:rsid w:val="00A03582"/>
    <w:rsid w:val="00A053A1"/>
    <w:rsid w:val="00A101E3"/>
    <w:rsid w:val="00A24ABD"/>
    <w:rsid w:val="00A417EC"/>
    <w:rsid w:val="00A42B02"/>
    <w:rsid w:val="00A5026F"/>
    <w:rsid w:val="00A55A65"/>
    <w:rsid w:val="00A610AD"/>
    <w:rsid w:val="00A75B63"/>
    <w:rsid w:val="00A94A3F"/>
    <w:rsid w:val="00AD3906"/>
    <w:rsid w:val="00AD592D"/>
    <w:rsid w:val="00AD7731"/>
    <w:rsid w:val="00AE1017"/>
    <w:rsid w:val="00AE3986"/>
    <w:rsid w:val="00AE7AAD"/>
    <w:rsid w:val="00AF6857"/>
    <w:rsid w:val="00B14510"/>
    <w:rsid w:val="00B23D50"/>
    <w:rsid w:val="00B30BD9"/>
    <w:rsid w:val="00B4288D"/>
    <w:rsid w:val="00B4298E"/>
    <w:rsid w:val="00B86C2D"/>
    <w:rsid w:val="00B91429"/>
    <w:rsid w:val="00BA24E9"/>
    <w:rsid w:val="00BA485C"/>
    <w:rsid w:val="00BA4DC0"/>
    <w:rsid w:val="00BB1D7C"/>
    <w:rsid w:val="00BB1FAB"/>
    <w:rsid w:val="00BB7DEC"/>
    <w:rsid w:val="00BC1300"/>
    <w:rsid w:val="00BC575E"/>
    <w:rsid w:val="00BD35FC"/>
    <w:rsid w:val="00BD5D89"/>
    <w:rsid w:val="00BD657C"/>
    <w:rsid w:val="00BE37A2"/>
    <w:rsid w:val="00C04524"/>
    <w:rsid w:val="00C071F2"/>
    <w:rsid w:val="00C176CB"/>
    <w:rsid w:val="00C2010B"/>
    <w:rsid w:val="00C36279"/>
    <w:rsid w:val="00C43762"/>
    <w:rsid w:val="00C66382"/>
    <w:rsid w:val="00C7768F"/>
    <w:rsid w:val="00C908D8"/>
    <w:rsid w:val="00C95F73"/>
    <w:rsid w:val="00CA29D8"/>
    <w:rsid w:val="00CD45D9"/>
    <w:rsid w:val="00D004AB"/>
    <w:rsid w:val="00D070E1"/>
    <w:rsid w:val="00D074B7"/>
    <w:rsid w:val="00D07964"/>
    <w:rsid w:val="00D10E8C"/>
    <w:rsid w:val="00D15B87"/>
    <w:rsid w:val="00D2708D"/>
    <w:rsid w:val="00D32F1C"/>
    <w:rsid w:val="00D33FDB"/>
    <w:rsid w:val="00D3450C"/>
    <w:rsid w:val="00D4121F"/>
    <w:rsid w:val="00D60BC7"/>
    <w:rsid w:val="00D74FDC"/>
    <w:rsid w:val="00D76D79"/>
    <w:rsid w:val="00D8242C"/>
    <w:rsid w:val="00D900BD"/>
    <w:rsid w:val="00D91BA1"/>
    <w:rsid w:val="00D93B33"/>
    <w:rsid w:val="00D97E21"/>
    <w:rsid w:val="00DB32A7"/>
    <w:rsid w:val="00DF25D8"/>
    <w:rsid w:val="00DF48D2"/>
    <w:rsid w:val="00E04921"/>
    <w:rsid w:val="00E1352F"/>
    <w:rsid w:val="00E403BE"/>
    <w:rsid w:val="00E7347F"/>
    <w:rsid w:val="00E86D7F"/>
    <w:rsid w:val="00E91598"/>
    <w:rsid w:val="00E93091"/>
    <w:rsid w:val="00EA74B1"/>
    <w:rsid w:val="00EB7667"/>
    <w:rsid w:val="00EC76C9"/>
    <w:rsid w:val="00ED6AB9"/>
    <w:rsid w:val="00EE4E0C"/>
    <w:rsid w:val="00EF318F"/>
    <w:rsid w:val="00EF60A0"/>
    <w:rsid w:val="00EF6DD8"/>
    <w:rsid w:val="00F0419E"/>
    <w:rsid w:val="00F20332"/>
    <w:rsid w:val="00F224F8"/>
    <w:rsid w:val="00F3329B"/>
    <w:rsid w:val="00F63312"/>
    <w:rsid w:val="00F7583C"/>
    <w:rsid w:val="00F82836"/>
    <w:rsid w:val="00F9000D"/>
    <w:rsid w:val="00F962BC"/>
    <w:rsid w:val="00FA0B99"/>
    <w:rsid w:val="00FA1F9F"/>
    <w:rsid w:val="00FC3111"/>
    <w:rsid w:val="00FC4482"/>
    <w:rsid w:val="00FD720B"/>
    <w:rsid w:val="00FF22E6"/>
    <w:rsid w:val="00FF5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C65673"/>
  <w15:docId w15:val="{488C09E8-D3C5-41A6-9113-5177AEB34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2441"/>
    <w:rPr>
      <w:sz w:val="28"/>
    </w:rPr>
  </w:style>
  <w:style w:type="paragraph" w:styleId="1">
    <w:name w:val="heading 1"/>
    <w:basedOn w:val="a"/>
    <w:next w:val="a"/>
    <w:qFormat/>
    <w:rsid w:val="00732441"/>
    <w:pPr>
      <w:keepNext/>
      <w:jc w:val="both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5A65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5">
    <w:name w:val="heading 5"/>
    <w:basedOn w:val="a"/>
    <w:next w:val="a"/>
    <w:qFormat/>
    <w:rsid w:val="00732441"/>
    <w:pPr>
      <w:keepNext/>
      <w:jc w:val="right"/>
      <w:outlineLvl w:val="4"/>
    </w:pPr>
    <w:rPr>
      <w:spacing w:val="-20"/>
    </w:rPr>
  </w:style>
  <w:style w:type="paragraph" w:styleId="7">
    <w:name w:val="heading 7"/>
    <w:basedOn w:val="a"/>
    <w:next w:val="a"/>
    <w:link w:val="70"/>
    <w:uiPriority w:val="9"/>
    <w:unhideWhenUsed/>
    <w:qFormat/>
    <w:rsid w:val="006B75E7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2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4">
    <w:name w:val="Body Text Indent"/>
    <w:basedOn w:val="a"/>
    <w:rsid w:val="00732441"/>
    <w:pPr>
      <w:spacing w:line="360" w:lineRule="auto"/>
      <w:ind w:left="-142" w:firstLine="862"/>
      <w:jc w:val="both"/>
    </w:pPr>
    <w:rPr>
      <w:sz w:val="24"/>
    </w:rPr>
  </w:style>
  <w:style w:type="paragraph" w:styleId="21">
    <w:name w:val="Body Text Indent 2"/>
    <w:basedOn w:val="a"/>
    <w:rsid w:val="00732441"/>
    <w:pPr>
      <w:ind w:left="-284" w:firstLine="993"/>
      <w:jc w:val="both"/>
    </w:pPr>
    <w:rPr>
      <w:sz w:val="24"/>
    </w:rPr>
  </w:style>
  <w:style w:type="paragraph" w:styleId="3">
    <w:name w:val="Body Text Indent 3"/>
    <w:basedOn w:val="a"/>
    <w:rsid w:val="00732441"/>
    <w:pPr>
      <w:spacing w:line="360" w:lineRule="auto"/>
      <w:ind w:left="-142" w:firstLine="851"/>
      <w:jc w:val="both"/>
    </w:pPr>
    <w:rPr>
      <w:sz w:val="24"/>
    </w:rPr>
  </w:style>
  <w:style w:type="paragraph" w:styleId="a5">
    <w:name w:val="Balloon Text"/>
    <w:basedOn w:val="a"/>
    <w:semiHidden/>
    <w:rsid w:val="0073244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A55A6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70">
    <w:name w:val="Заголовок 7 Знак"/>
    <w:link w:val="7"/>
    <w:uiPriority w:val="9"/>
    <w:rsid w:val="006B75E7"/>
    <w:rPr>
      <w:rFonts w:ascii="Calibri" w:eastAsia="Times New Roman" w:hAnsi="Calibri" w:cs="Times New Roman"/>
      <w:sz w:val="24"/>
      <w:szCs w:val="24"/>
    </w:rPr>
  </w:style>
  <w:style w:type="paragraph" w:customStyle="1" w:styleId="xl28">
    <w:name w:val="xl28"/>
    <w:basedOn w:val="a"/>
    <w:rsid w:val="006B75E7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</w:rPr>
  </w:style>
  <w:style w:type="paragraph" w:styleId="a6">
    <w:name w:val="header"/>
    <w:basedOn w:val="a"/>
    <w:link w:val="a7"/>
    <w:uiPriority w:val="99"/>
    <w:rsid w:val="006B75E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6B75E7"/>
    <w:rPr>
      <w:sz w:val="24"/>
      <w:szCs w:val="24"/>
    </w:rPr>
  </w:style>
  <w:style w:type="paragraph" w:customStyle="1" w:styleId="ConsPlusNonformat">
    <w:name w:val="ConsPlusNonformat"/>
    <w:rsid w:val="006B75E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footer"/>
    <w:basedOn w:val="a"/>
    <w:link w:val="a9"/>
    <w:uiPriority w:val="99"/>
    <w:unhideWhenUsed/>
    <w:rsid w:val="00F224F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224F8"/>
    <w:rPr>
      <w:sz w:val="28"/>
    </w:rPr>
  </w:style>
  <w:style w:type="table" w:styleId="aa">
    <w:name w:val="Table Grid"/>
    <w:basedOn w:val="a1"/>
    <w:uiPriority w:val="59"/>
    <w:rsid w:val="00380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8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rlovaL\Application%20Data\Microsoft\&#1064;&#1072;&#1073;&#1083;&#1086;&#1085;&#1099;\&#1041;&#1051;&#1040;&#1053;&#1050;%20&#1059;&#1060;%20&#1080;%20&#1053;&#105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1F8235617DCA448F33DCD40D1A6486" ma:contentTypeVersion="0" ma:contentTypeDescription="Создание документа." ma:contentTypeScope="" ma:versionID="5efe81e9fd60ee2b278698ccc6e46b04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6KDV5W64NSFS-550-8419</_dlc_DocId>
    <_dlc_DocIdUrl xmlns="746016b1-ecc9-410e-95eb-a13f7eb3881b">
      <Url>http://port.admnsk.ru/sites/main/sovet/_layouts/DocIdRedir.aspx?ID=6KDV5W64NSFS-550-8419</Url>
      <Description>6KDV5W64NSFS-550-8419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30288E-CA1D-4071-9AF9-9706DB47F0A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C745007-7F8F-4940-AAEE-7385C6338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C66E23-0374-4E59-9559-C284D0DFDB4F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4.xml><?xml version="1.0" encoding="utf-8"?>
<ds:datastoreItem xmlns:ds="http://schemas.openxmlformats.org/officeDocument/2006/customXml" ds:itemID="{DBDCEEF3-6A3B-4E81-9DD8-DEA98BB0DA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УФ и НП</Template>
  <TotalTime>36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		|					|</vt:lpstr>
    </vt:vector>
  </TitlesOfParts>
  <Company>УФиНП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		|					|</dc:title>
  <dc:creator>Орлова Л А</dc:creator>
  <cp:lastModifiedBy>Москалева Ольга Витальевна</cp:lastModifiedBy>
  <cp:revision>11</cp:revision>
  <cp:lastPrinted>2019-10-27T08:13:00Z</cp:lastPrinted>
  <dcterms:created xsi:type="dcterms:W3CDTF">2019-10-24T07:56:00Z</dcterms:created>
  <dcterms:modified xsi:type="dcterms:W3CDTF">2019-11-27T03:15:00Z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0x010100081F8235617DCA448F33DCD40D1A6486</vt:lpwstr>
  </property>
  <property fmtid="{D5CDD505-2E9C-101B-9397-08002B2CF9AE}" pid="3" name="_dlc_DocIdItemGuid">
    <vt:lpwstr>657e7bd3-c994-4388-9692-23a17cc4a906</vt:lpwstr>
  </property>
</Properties>
</file>